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F75" w:rsidRDefault="00AB7F75">
      <w:bookmarkStart w:id="0" w:name="_Hlk524395357"/>
    </w:p>
    <w:p w:rsidR="00AB7F75" w:rsidRDefault="00AB7F75" w:rsidP="00163C12"/>
    <w:p w:rsidR="00AB7F75" w:rsidRPr="00E10CC2" w:rsidRDefault="00AB7F75" w:rsidP="00163C12">
      <w:pPr>
        <w:jc w:val="center"/>
      </w:pPr>
      <w:r w:rsidRPr="00EA07B7">
        <w:rPr>
          <w:rFonts w:ascii="Helvetica" w:hAnsi="Helvetica"/>
          <w:b/>
          <w:i/>
          <w:noProof/>
          <w:w w:val="200"/>
          <w:sz w:val="100"/>
          <w:szCs w:val="1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alt="ata" style="width:112.5pt;height:153.5pt;visibility:visible" o:bordertopcolor="black" o:borderleftcolor="black" o:borderbottomcolor="black" o:borderrightcolor="black">
            <v:imagedata r:id="rId7" o:title=""/>
            <w10:bordertop type="thinThick" width="12"/>
            <w10:borderleft type="thinThick" width="12"/>
            <w10:borderbottom type="thickThin" width="12"/>
            <w10:borderright type="thickThin" width="12"/>
          </v:shape>
        </w:pict>
      </w:r>
    </w:p>
    <w:p w:rsidR="00AB7F75" w:rsidRPr="00E10CC2" w:rsidRDefault="00AB7F75" w:rsidP="00163C12"/>
    <w:p w:rsidR="00AB7F75" w:rsidRPr="00E10CC2" w:rsidRDefault="00AB7F75" w:rsidP="00163C12">
      <w:pPr>
        <w:jc w:val="center"/>
        <w:rPr>
          <w:rFonts w:ascii="Arial" w:hAnsi="Arial" w:cs="Arial"/>
          <w:sz w:val="48"/>
          <w:szCs w:val="48"/>
        </w:rPr>
      </w:pPr>
      <w:r w:rsidRPr="00E10CC2">
        <w:rPr>
          <w:rFonts w:ascii="Arial" w:hAnsi="Arial" w:cs="Arial"/>
          <w:sz w:val="48"/>
          <w:szCs w:val="48"/>
        </w:rPr>
        <w:t>2025 – 2026 EĞİTİM ÖĞRETİM YILI</w:t>
      </w:r>
    </w:p>
    <w:p w:rsidR="00AB7F75" w:rsidRPr="00E10CC2" w:rsidRDefault="00AB7F75" w:rsidP="00163C12">
      <w:pPr>
        <w:jc w:val="center"/>
        <w:rPr>
          <w:rFonts w:ascii="Arial" w:hAnsi="Arial" w:cs="Arial"/>
          <w:sz w:val="48"/>
          <w:szCs w:val="48"/>
        </w:rPr>
      </w:pPr>
    </w:p>
    <w:p w:rsidR="00AB7F75" w:rsidRPr="00E10CC2" w:rsidRDefault="00AB7F75" w:rsidP="00163C12">
      <w:pPr>
        <w:jc w:val="center"/>
        <w:rPr>
          <w:rFonts w:ascii="Arial" w:hAnsi="Arial" w:cs="Arial"/>
          <w:sz w:val="48"/>
          <w:szCs w:val="48"/>
        </w:rPr>
      </w:pPr>
      <w:r w:rsidRPr="00E10CC2">
        <w:rPr>
          <w:rFonts w:ascii="Arial" w:hAnsi="Arial" w:cs="Arial"/>
          <w:sz w:val="48"/>
          <w:szCs w:val="48"/>
        </w:rPr>
        <w:t xml:space="preserve">3/A SINIFI </w:t>
      </w:r>
    </w:p>
    <w:p w:rsidR="00AB7F75" w:rsidRPr="00E10CC2" w:rsidRDefault="00AB7F75" w:rsidP="00163C12">
      <w:pPr>
        <w:jc w:val="center"/>
        <w:rPr>
          <w:rFonts w:ascii="Arial" w:hAnsi="Arial" w:cs="Arial"/>
          <w:sz w:val="48"/>
          <w:szCs w:val="48"/>
        </w:rPr>
      </w:pPr>
      <w:r w:rsidRPr="00E10CC2">
        <w:rPr>
          <w:rFonts w:ascii="Arial" w:hAnsi="Arial" w:cs="Arial"/>
          <w:sz w:val="48"/>
          <w:szCs w:val="48"/>
        </w:rPr>
        <w:t>BEDEN EĞİTİMİ VE OYUN DERSİ</w:t>
      </w:r>
    </w:p>
    <w:p w:rsidR="00AB7F75" w:rsidRPr="00E10CC2" w:rsidRDefault="00AB7F75" w:rsidP="00163C12">
      <w:pPr>
        <w:jc w:val="center"/>
        <w:rPr>
          <w:rFonts w:ascii="Arial" w:hAnsi="Arial" w:cs="Arial"/>
          <w:sz w:val="48"/>
          <w:szCs w:val="48"/>
        </w:rPr>
      </w:pPr>
    </w:p>
    <w:p w:rsidR="00AB7F75" w:rsidRPr="00E10CC2" w:rsidRDefault="00AB7F75" w:rsidP="00B146EF">
      <w:pPr>
        <w:jc w:val="center"/>
        <w:rPr>
          <w:rFonts w:ascii="Arial" w:hAnsi="Arial" w:cs="Arial"/>
          <w:sz w:val="48"/>
          <w:szCs w:val="48"/>
        </w:rPr>
        <w:sectPr w:rsidR="00AB7F75" w:rsidRPr="00E10CC2" w:rsidSect="00B146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 w:rsidRPr="00E10CC2">
        <w:rPr>
          <w:rFonts w:ascii="Arial" w:hAnsi="Arial" w:cs="Arial"/>
          <w:sz w:val="48"/>
          <w:szCs w:val="48"/>
        </w:rPr>
        <w:t>ÜNİTELENDİRİLMİŞ YILLIK PLAN</w:t>
      </w:r>
    </w:p>
    <w:p w:rsidR="00AB7F75" w:rsidRPr="00E10CC2" w:rsidRDefault="00AB7F75" w:rsidP="00F46A03">
      <w:pPr>
        <w:jc w:val="center"/>
        <w:rPr>
          <w:rFonts w:ascii="Arial" w:hAnsi="Arial" w:cs="Arial"/>
          <w:sz w:val="32"/>
          <w:szCs w:val="32"/>
        </w:rPr>
      </w:pPr>
    </w:p>
    <w:p w:rsidR="00AB7F75" w:rsidRPr="00E10CC2" w:rsidRDefault="00AB7F75" w:rsidP="00F46A03">
      <w:pPr>
        <w:jc w:val="center"/>
        <w:rPr>
          <w:rFonts w:ascii="Arial" w:hAnsi="Arial" w:cs="Arial"/>
          <w:sz w:val="32"/>
          <w:szCs w:val="32"/>
        </w:rPr>
      </w:pPr>
    </w:p>
    <w:p w:rsidR="00AB7F75" w:rsidRPr="00E10CC2" w:rsidRDefault="00AB7F75" w:rsidP="00F46A03">
      <w:pPr>
        <w:jc w:val="center"/>
        <w:rPr>
          <w:rFonts w:ascii="Arial" w:hAnsi="Arial" w:cs="Arial"/>
          <w:sz w:val="32"/>
          <w:szCs w:val="32"/>
        </w:rPr>
      </w:pPr>
      <w:r w:rsidRPr="00E10CC2">
        <w:rPr>
          <w:rFonts w:ascii="Arial" w:hAnsi="Arial" w:cs="Arial"/>
          <w:sz w:val="32"/>
          <w:szCs w:val="32"/>
        </w:rPr>
        <w:t>TEMA / ÜNİTE SÜRELERİ</w:t>
      </w:r>
    </w:p>
    <w:p w:rsidR="00AB7F75" w:rsidRPr="00E10CC2" w:rsidRDefault="00AB7F75" w:rsidP="00F46A03">
      <w:pPr>
        <w:jc w:val="center"/>
        <w:rPr>
          <w:rFonts w:ascii="Arial" w:hAnsi="Arial" w:cs="Arial"/>
          <w:sz w:val="28"/>
          <w:szCs w:val="28"/>
        </w:rPr>
      </w:pPr>
    </w:p>
    <w:p w:rsidR="00AB7F75" w:rsidRPr="00E10CC2" w:rsidRDefault="00AB7F75" w:rsidP="00F46A03">
      <w:pPr>
        <w:ind w:left="2124" w:firstLine="708"/>
        <w:rPr>
          <w:rFonts w:ascii="Arial" w:hAnsi="Arial" w:cs="Arial"/>
          <w:sz w:val="28"/>
          <w:szCs w:val="28"/>
        </w:rPr>
      </w:pPr>
      <w:r w:rsidRPr="00E10CC2">
        <w:rPr>
          <w:rFonts w:ascii="Arial" w:hAnsi="Arial" w:cs="Arial"/>
          <w:sz w:val="28"/>
          <w:szCs w:val="28"/>
        </w:rPr>
        <w:t>DERS: BEDEN EĞİTİMİ</w:t>
      </w:r>
    </w:p>
    <w:p w:rsidR="00AB7F75" w:rsidRPr="00E10CC2" w:rsidRDefault="00AB7F75" w:rsidP="00F46A03">
      <w:pPr>
        <w:rPr>
          <w:rFonts w:ascii="Arial" w:hAnsi="Arial" w:cs="Arial"/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3455"/>
        <w:gridCol w:w="1181"/>
        <w:gridCol w:w="1317"/>
        <w:gridCol w:w="1418"/>
        <w:gridCol w:w="992"/>
        <w:gridCol w:w="997"/>
      </w:tblGrid>
      <w:tr w:rsidR="00AB7F75" w:rsidRPr="00EA07B7" w:rsidTr="00EA07B7">
        <w:trPr>
          <w:jc w:val="center"/>
        </w:trPr>
        <w:tc>
          <w:tcPr>
            <w:tcW w:w="84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Ünite No</w:t>
            </w:r>
          </w:p>
        </w:tc>
        <w:tc>
          <w:tcPr>
            <w:tcW w:w="3455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Öğrenme Alanı</w:t>
            </w:r>
          </w:p>
        </w:tc>
        <w:tc>
          <w:tcPr>
            <w:tcW w:w="1181" w:type="dxa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Kazanım Sayısı</w:t>
            </w:r>
          </w:p>
        </w:tc>
        <w:tc>
          <w:tcPr>
            <w:tcW w:w="1317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Başlama Tarihi</w:t>
            </w:r>
          </w:p>
        </w:tc>
        <w:tc>
          <w:tcPr>
            <w:tcW w:w="141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Hafta</w:t>
            </w:r>
          </w:p>
        </w:tc>
        <w:tc>
          <w:tcPr>
            <w:tcW w:w="997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Ders Saati</w:t>
            </w:r>
          </w:p>
        </w:tc>
      </w:tr>
      <w:tr w:rsidR="00AB7F75" w:rsidRPr="00EA07B7" w:rsidTr="00EA07B7">
        <w:trPr>
          <w:trHeight w:val="567"/>
          <w:jc w:val="center"/>
        </w:trPr>
        <w:tc>
          <w:tcPr>
            <w:tcW w:w="84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</w:t>
            </w:r>
          </w:p>
        </w:tc>
        <w:tc>
          <w:tcPr>
            <w:tcW w:w="3455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Hareket Yetkinliği</w:t>
            </w:r>
          </w:p>
        </w:tc>
        <w:tc>
          <w:tcPr>
            <w:tcW w:w="1181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11</w:t>
            </w:r>
          </w:p>
        </w:tc>
        <w:tc>
          <w:tcPr>
            <w:tcW w:w="1317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 xml:space="preserve">8 Eylül 2025 </w:t>
            </w:r>
          </w:p>
        </w:tc>
        <w:tc>
          <w:tcPr>
            <w:tcW w:w="141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12 Aralık 2025</w:t>
            </w:r>
          </w:p>
        </w:tc>
        <w:tc>
          <w:tcPr>
            <w:tcW w:w="992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13</w:t>
            </w:r>
          </w:p>
        </w:tc>
        <w:tc>
          <w:tcPr>
            <w:tcW w:w="997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64</w:t>
            </w:r>
          </w:p>
        </w:tc>
      </w:tr>
      <w:tr w:rsidR="00AB7F75" w:rsidRPr="00EA07B7" w:rsidTr="00EA07B7">
        <w:trPr>
          <w:trHeight w:val="567"/>
          <w:jc w:val="center"/>
        </w:trPr>
        <w:tc>
          <w:tcPr>
            <w:tcW w:w="84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2</w:t>
            </w:r>
          </w:p>
        </w:tc>
        <w:tc>
          <w:tcPr>
            <w:tcW w:w="3455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Aktif ve Sağlıklı Hayat</w:t>
            </w:r>
          </w:p>
        </w:tc>
        <w:tc>
          <w:tcPr>
            <w:tcW w:w="1181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18</w:t>
            </w:r>
          </w:p>
        </w:tc>
        <w:tc>
          <w:tcPr>
            <w:tcW w:w="1317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15 Aralık 2025</w:t>
            </w:r>
          </w:p>
        </w:tc>
        <w:tc>
          <w:tcPr>
            <w:tcW w:w="141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19 Haziran 2026</w:t>
            </w:r>
          </w:p>
        </w:tc>
        <w:tc>
          <w:tcPr>
            <w:tcW w:w="992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23</w:t>
            </w:r>
          </w:p>
        </w:tc>
        <w:tc>
          <w:tcPr>
            <w:tcW w:w="997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108</w:t>
            </w:r>
          </w:p>
        </w:tc>
      </w:tr>
      <w:tr w:rsidR="00AB7F75" w:rsidRPr="00EA07B7" w:rsidTr="00EA07B7">
        <w:trPr>
          <w:trHeight w:val="567"/>
          <w:jc w:val="center"/>
        </w:trPr>
        <w:tc>
          <w:tcPr>
            <w:tcW w:w="4301" w:type="dxa"/>
            <w:gridSpan w:val="2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TOPLAM</w:t>
            </w:r>
          </w:p>
        </w:tc>
        <w:tc>
          <w:tcPr>
            <w:tcW w:w="1181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29</w:t>
            </w:r>
          </w:p>
        </w:tc>
        <w:tc>
          <w:tcPr>
            <w:tcW w:w="2735" w:type="dxa"/>
            <w:gridSpan w:val="2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36</w:t>
            </w:r>
          </w:p>
        </w:tc>
        <w:tc>
          <w:tcPr>
            <w:tcW w:w="997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07B7">
              <w:rPr>
                <w:rFonts w:ascii="Arial" w:hAnsi="Arial" w:cs="Arial"/>
              </w:rPr>
              <w:t>172</w:t>
            </w:r>
          </w:p>
        </w:tc>
      </w:tr>
    </w:tbl>
    <w:p w:rsidR="00AB7F75" w:rsidRPr="00E10CC2" w:rsidRDefault="00AB7F75" w:rsidP="00F46A03">
      <w:pPr>
        <w:rPr>
          <w:rFonts w:ascii="Arial" w:hAnsi="Arial" w:cs="Arial"/>
          <w:sz w:val="28"/>
          <w:szCs w:val="28"/>
        </w:rPr>
      </w:pPr>
    </w:p>
    <w:p w:rsidR="00AB7F75" w:rsidRPr="00E10CC2" w:rsidRDefault="00AB7F75" w:rsidP="007816B8">
      <w:pPr>
        <w:jc w:val="center"/>
        <w:rPr>
          <w:rFonts w:ascii="Arial" w:hAnsi="Arial" w:cs="Arial"/>
          <w:sz w:val="48"/>
          <w:szCs w:val="48"/>
        </w:rPr>
      </w:pPr>
      <w:r w:rsidRPr="00E10CC2">
        <w:rPr>
          <w:rFonts w:ascii="Arial" w:hAnsi="Arial" w:cs="Arial"/>
          <w:sz w:val="24"/>
          <w:szCs w:val="24"/>
        </w:rPr>
        <w:t>Not: 29 Ekim, 1 Ocak, 23 Nisan, 1 Mayıs, 19 Mayıs ve Kurban Bayramı tatil günleri toplam ders saatinden hariç tutulmuştur.</w:t>
      </w:r>
    </w:p>
    <w:p w:rsidR="00AB7F75" w:rsidRPr="00E10CC2" w:rsidRDefault="00AB7F75" w:rsidP="00B146EF">
      <w:pPr>
        <w:jc w:val="center"/>
        <w:rPr>
          <w:rFonts w:ascii="Arial" w:hAnsi="Arial" w:cs="Arial"/>
          <w:sz w:val="48"/>
          <w:szCs w:val="48"/>
        </w:rPr>
      </w:pPr>
    </w:p>
    <w:p w:rsidR="00AB7F75" w:rsidRPr="00E10CC2" w:rsidRDefault="00AB7F75" w:rsidP="00B146EF">
      <w:pPr>
        <w:jc w:val="center"/>
        <w:rPr>
          <w:rFonts w:ascii="Arial" w:hAnsi="Arial" w:cs="Arial"/>
          <w:sz w:val="48"/>
          <w:szCs w:val="48"/>
        </w:rPr>
      </w:pP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344919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8 Eylül – 12 Eylül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BO.3.1.1.1. Yer değiştirme hareketlerini artan çeviklikle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Yuvarlanma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Uygulamada öncelik koşma (3. kart) ve atlama-sıçrama (4. kart) FEK’lerinde olmalı, daha sonra sıra olmadan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diğer kartlardaki etkinlikler yeri geldiğinde kullanılmalıdır.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15 Eylül – 19 Eylül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Vücut farkındalığı atlama-sıçrama (4. kart) kartı; alan farkındalığı ve ilişkiler için adım al-sek (5. kart) kartı ile başlanmalıdır. Sıra olmadan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22 Eylül – 26 Eylül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BO.3.1.1.3. Çeşitli nesnelerin üzerinde dengeleme hareketlerini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“Dengeleme Hareketleri” FEK’lerindeki (sarı 13-16. kartlar) etkinlikler kullanılmalıdır.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:rsidR="00AB7F75" w:rsidRPr="00E10CC2" w:rsidRDefault="00AB7F75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344919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29 Eylül– 3 Ekim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13. Atlama – Konma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6 Ekim – 10 Ekim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13 Ekim – 17 Ekim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BO.3.1.1.5. Nesne kontrolü gerektiren hareketleri geliştirir.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kullanılmalıdır. Ayakla vurma (21. kart), top sürme (24. kart), raketle vurma (25. kart) FEK’lerine öncelik verilmelidir.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1"/>
    </w:tbl>
    <w:p w:rsidR="00AB7F75" w:rsidRPr="00E10CC2" w:rsidRDefault="00AB7F75" w:rsidP="00EB45D5"/>
    <w:p w:rsidR="00AB7F75" w:rsidRPr="00E10CC2" w:rsidRDefault="00AB7F75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B460EE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20 Ekim – 24 Ekim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BO.3.1.1.6. Nesne kontrolü gerektiren hareketleri alan, efor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22. Yuvarlama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27 Ekim – 31 Ekim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03 Kasım – 7 Kasım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B7F75" w:rsidRPr="00E10CC2" w:rsidRDefault="00AB7F75" w:rsidP="00EB45D5"/>
    <w:p w:rsidR="00AB7F75" w:rsidRPr="00E10CC2" w:rsidRDefault="00AB7F75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B460EE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10-14 Kasım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EA07B7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AB7F75" w:rsidRPr="00EA07B7" w:rsidTr="00EA07B7">
        <w:trPr>
          <w:trHeight w:val="19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17 Kasım – 21 Kasım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BO.3.1.1.8. Basit kurallı oyunları artan bir doğrulukla oynar.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oyunları (28. kart), hedef oyunları (29. kart) ve yuvarlama tutma (31. kart) oyunlarına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18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EA07B7">
              <w:rPr>
                <w:rFonts w:ascii="Tahoma" w:hAnsi="Tahoma" w:cs="Tahoma"/>
                <w:b/>
                <w:sz w:val="14"/>
                <w:szCs w:val="14"/>
              </w:rPr>
              <w:t>24 Kasım – 28 Kasım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sarı FEK’lerin “Öğrenme Anahtarı” ve “Değerlendirme ve İyileştirme” bölümlerinden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 Aralık - 5 Aralık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B7F75" w:rsidRPr="00E10CC2" w:rsidRDefault="00AB7F7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B460EE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8 Aralık – 12 Aralık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Atma-vurma (30.kart) ve hareketli hedef vurma (33. kart) oyunlarına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15 Aralık – 19 Aralık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22 Aralık – 26 Aralık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BO.3.2.1.2. Fiziksel uygunluğunu destekleyici oyun ve fiziki etkinliklere düzenli olarak katılır.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B7F75" w:rsidRPr="00E10CC2" w:rsidRDefault="00AB7F75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B460EE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ARALIK - OCAK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39Aralık – 2 Ocak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ve “Fiziksel Etkinlik Piramidi” kartından yararlanılabilir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– 9 Ocak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BO.3.2.2.2. Oyun ve fiziki etkinlikler öncesinde, sırasında ve sonrasında beslenmenin nasıl olması gerektiğini açıklar.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Sağlıklı beslenme ve obeziteye farkındalık oluşturmak için “Beslenme Piramidi” FEK’inden yararlanılabilir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12 – 16 Ocak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BO.3.2.2.3. Oyun ve fiziki etkinliklerde dikkat edilmesi gereken hijyen ilkelerini nedenleriyle açıklar.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2"/>
    </w:tbl>
    <w:p w:rsidR="00AB7F75" w:rsidRPr="00E10CC2" w:rsidRDefault="00AB7F75" w:rsidP="00F44024">
      <w:pPr>
        <w:jc w:val="center"/>
        <w:rPr>
          <w:rFonts w:ascii="Tahoma" w:hAnsi="Tahoma" w:cs="Tahoma"/>
          <w:sz w:val="40"/>
          <w:szCs w:val="40"/>
        </w:rPr>
      </w:pPr>
    </w:p>
    <w:p w:rsidR="00AB7F75" w:rsidRPr="00E10CC2" w:rsidRDefault="00AB7F75" w:rsidP="00F44024">
      <w:pPr>
        <w:jc w:val="center"/>
        <w:rPr>
          <w:rFonts w:ascii="Tahoma" w:hAnsi="Tahoma" w:cs="Tahoma"/>
          <w:sz w:val="40"/>
          <w:szCs w:val="40"/>
        </w:rPr>
      </w:pPr>
      <w:r w:rsidRPr="00E10CC2">
        <w:rPr>
          <w:rFonts w:ascii="Tahoma" w:hAnsi="Tahoma" w:cs="Tahoma"/>
          <w:sz w:val="40"/>
          <w:szCs w:val="40"/>
        </w:rPr>
        <w:t>YARIYIL TATİLİ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B460EE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02 Şubat – 6 Şubat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BO.3.2.2.4. Oyun ve fiziki etkinliklerde uygun kıyafet kullanmanın önemini açıklar.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9 Şubat – 13 Şubat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BO.3.2.2.5. Oyun ve fiziki etkinliklerde kendisi ve arkadaşları için güvenlik riski oluşturan unsurları nedenleriyle açıklar.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16 Şubat – 20 Şubat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BO.3.2.2.6. Oyun ve fiziki etkinliklere katılımda sağlığını koruma davranışları sergiler.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B7F75" w:rsidRPr="00E10CC2" w:rsidRDefault="00AB7F75" w:rsidP="00EB45D5"/>
    <w:p w:rsidR="00AB7F75" w:rsidRPr="00E10CC2" w:rsidRDefault="00AB7F75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B460EE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23 Şubat – 27 Şubat 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BO.3.2.2.7. Oyun ve fiziki etkinliklerde güvenliği için sorumluluk alır.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  <w:tr w:rsidR="00AB7F75" w:rsidRPr="00EA07B7" w:rsidTr="00EA07B7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 Mart – 6 Mart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BO.3.2.2.8. Oyun ve fiziki etkinliklerde öz güvenle hareket eder.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9 Mart – 13 Mart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BO.3.2.2.9. Oyun ve fiziki etkinliklerde bireysel farklılıklara saygı gösterir.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11. Dönme – Salınım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19. Atma – Tutma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sarı FEK’lerden yararlanılabilir. Hareketli hedef vurma oyunu (33. kart), atma-tutma (19. kart), yuvarlama (22. kart), raketle vurma (25. kart) ve dönme-salınım (11. kart) kartlarındaki etkinliklere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</w:tbl>
    <w:p w:rsidR="00AB7F75" w:rsidRPr="00E10CC2" w:rsidRDefault="00AB7F75"/>
    <w:p w:rsidR="00AB7F75" w:rsidRPr="00E10CC2" w:rsidRDefault="00AB7F75" w:rsidP="00E10CC2">
      <w:pPr>
        <w:jc w:val="center"/>
        <w:rPr>
          <w:sz w:val="40"/>
          <w:szCs w:val="40"/>
        </w:rPr>
      </w:pPr>
      <w:r w:rsidRPr="00E10CC2">
        <w:rPr>
          <w:sz w:val="40"/>
          <w:szCs w:val="40"/>
        </w:rPr>
        <w:t>16-20 Mart Ara Tatil-Ramazan Bayramı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B460EE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23 Mart - 27 Mart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BO.3.2.2.10. Oyun ve fiziki etkinliklerde iş birliği becerileri geliştirir.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İş birliği yapalım (1. kart), problemi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çözdüm (3. kart) kartlarına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30 Mart – 3 Nisan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B7F75" w:rsidRPr="00E10CC2" w:rsidRDefault="00AB7F75"/>
    <w:p w:rsidR="00AB7F75" w:rsidRPr="00E10CC2" w:rsidRDefault="00AB7F7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3"/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8C4446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6 Nisan – 10 Nisan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13 Nisan – 17 Nisan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BO.3.2.2.11. Oyun ve fiziki etkinliklerde başarıyı tebrik eder.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FEK’lerdeki oyunlardan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20 Nisan – 24 Nisan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B7F75" w:rsidRPr="00E10CC2" w:rsidRDefault="00AB7F75" w:rsidP="00932D32"/>
    <w:p w:rsidR="00AB7F75" w:rsidRPr="00E10CC2" w:rsidRDefault="00AB7F75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2D49D8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27 Nisan – 01Mayıs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BO.3.2.2.12. Oyunlarda karşılaştığı problemlere çözümler önerir.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 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“Problemi Çözdüm” (3. kart) etkinliğine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4 Mayıs – 8 Mayıs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BO.3.2.2.13. Aktif ve sağlıklı hayat davranışı geliştirmek için çeşitli teknolojileri kullanır.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4"/>
    </w:tbl>
    <w:p w:rsidR="00AB7F75" w:rsidRPr="00E10CC2" w:rsidRDefault="00AB7F75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2D49D8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18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EA07B7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1-5 Haziran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 (1. kart) ve “Ayakkabı Saklamak” (3. kart) etkinliklerine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8-12 Haziran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 (1. kart) ve “Ayakkabı Saklamak” (3. kart) etkinliklerine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AB7F75" w:rsidRPr="00E10CC2" w:rsidRDefault="00AB7F75" w:rsidP="00932D32">
      <w:r w:rsidRPr="00E10CC2">
        <w:br w:type="page"/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B7F75" w:rsidRPr="00EA07B7" w:rsidTr="00EA07B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pStyle w:val="Header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2D49D8">
            <w:pPr>
              <w:pStyle w:val="Head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B7F75" w:rsidRPr="00EA07B7" w:rsidTr="00EA07B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15-19 Haziran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 (1. kart) ve “Ayakkabı Saklamak” (3. kart) etkinliklerine öncelik verilmelidir.</w:t>
            </w:r>
          </w:p>
          <w:p w:rsidR="00AB7F75" w:rsidRPr="00EA07B7" w:rsidRDefault="00AB7F75" w:rsidP="00EA07B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B7F75" w:rsidRPr="00EA07B7" w:rsidTr="00EA07B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22-26 Haziran</w:t>
            </w:r>
          </w:p>
        </w:tc>
        <w:tc>
          <w:tcPr>
            <w:tcW w:w="425" w:type="dxa"/>
            <w:textDirection w:val="btLr"/>
            <w:vAlign w:val="center"/>
          </w:tcPr>
          <w:p w:rsidR="00AB7F75" w:rsidRPr="00EA07B7" w:rsidRDefault="00AB7F75" w:rsidP="00EA07B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A07B7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4288" w:type="dxa"/>
            <w:gridSpan w:val="7"/>
            <w:vAlign w:val="center"/>
          </w:tcPr>
          <w:p w:rsidR="00AB7F75" w:rsidRPr="00EA07B7" w:rsidRDefault="00AB7F75" w:rsidP="00EA07B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07B7"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</w:tbl>
    <w:p w:rsidR="00AB7F75" w:rsidRPr="00E10CC2" w:rsidRDefault="00AB7F75" w:rsidP="00932D32"/>
    <w:p w:rsidR="00AB7F75" w:rsidRPr="00E10CC2" w:rsidRDefault="00AB7F75" w:rsidP="00932D32"/>
    <w:p w:rsidR="00AB7F75" w:rsidRPr="00E10CC2" w:rsidRDefault="00AB7F75" w:rsidP="00932D32">
      <w:r w:rsidRPr="00E10CC2">
        <w:t>………………………..</w:t>
      </w:r>
    </w:p>
    <w:p w:rsidR="00AB7F75" w:rsidRPr="00E10CC2" w:rsidRDefault="00AB7F75" w:rsidP="008326D4">
      <w:pPr>
        <w:spacing w:after="0"/>
        <w:rPr>
          <w:rFonts w:ascii="Tahoma" w:hAnsi="Tahoma" w:cs="Tahoma"/>
          <w:sz w:val="18"/>
          <w:szCs w:val="18"/>
        </w:rPr>
      </w:pPr>
      <w:r w:rsidRPr="00E10CC2">
        <w:rPr>
          <w:rFonts w:ascii="Tahoma" w:hAnsi="Tahoma" w:cs="Tahoma"/>
          <w:sz w:val="18"/>
          <w:szCs w:val="18"/>
        </w:rPr>
        <w:t>Sınıf Öğretmeni</w:t>
      </w:r>
      <w:r w:rsidRPr="00E10CC2">
        <w:rPr>
          <w:rFonts w:ascii="Tahoma" w:hAnsi="Tahoma" w:cs="Tahoma"/>
          <w:sz w:val="18"/>
          <w:szCs w:val="18"/>
        </w:rPr>
        <w:tab/>
        <w:t xml:space="preserve">   </w:t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  <w:t xml:space="preserve">         OLUR</w:t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</w:p>
    <w:p w:rsidR="00AB7F75" w:rsidRPr="00E10CC2" w:rsidRDefault="00AB7F75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 w:rsidRPr="00E10CC2">
        <w:rPr>
          <w:rFonts w:ascii="Tahoma" w:hAnsi="Tahoma" w:cs="Tahoma"/>
          <w:sz w:val="18"/>
          <w:szCs w:val="18"/>
        </w:rPr>
        <w:t>…./09/2025</w:t>
      </w:r>
    </w:p>
    <w:p w:rsidR="00AB7F75" w:rsidRPr="00E10CC2" w:rsidRDefault="00AB7F75" w:rsidP="008326D4">
      <w:pPr>
        <w:rPr>
          <w:rFonts w:ascii="Tahoma" w:hAnsi="Tahoma" w:cs="Tahoma"/>
          <w:sz w:val="18"/>
          <w:szCs w:val="18"/>
        </w:rPr>
      </w:pP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  <w:r w:rsidRPr="00E10CC2">
        <w:rPr>
          <w:rFonts w:ascii="Tahoma" w:hAnsi="Tahoma" w:cs="Tahoma"/>
          <w:sz w:val="18"/>
          <w:szCs w:val="18"/>
        </w:rPr>
        <w:tab/>
      </w:r>
    </w:p>
    <w:p w:rsidR="00AB7F75" w:rsidRPr="007A40FE" w:rsidRDefault="00AB7F75" w:rsidP="008326D4">
      <w:pPr>
        <w:ind w:left="6372" w:firstLine="708"/>
        <w:rPr>
          <w:rFonts w:ascii="Tahoma" w:hAnsi="Tahoma" w:cs="Tahoma"/>
          <w:sz w:val="18"/>
          <w:szCs w:val="18"/>
        </w:rPr>
      </w:pPr>
      <w:r w:rsidRPr="00E10CC2"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AB7F75" w:rsidRPr="00F11DDD" w:rsidRDefault="00AB7F75" w:rsidP="00932D32"/>
    <w:sectPr w:rsidR="00AB7F75" w:rsidRPr="00F11DDD" w:rsidSect="00B146E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F75" w:rsidRDefault="00AB7F75" w:rsidP="008D6516">
      <w:pPr>
        <w:spacing w:after="0" w:line="240" w:lineRule="auto"/>
      </w:pPr>
      <w:r>
        <w:separator/>
      </w:r>
    </w:p>
  </w:endnote>
  <w:endnote w:type="continuationSeparator" w:id="0">
    <w:p w:rsidR="00AB7F75" w:rsidRDefault="00AB7F75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5" w:rsidRDefault="00AB7F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5" w:rsidRDefault="00AB7F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5" w:rsidRDefault="00AB7F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F75" w:rsidRDefault="00AB7F75" w:rsidP="008D6516">
      <w:pPr>
        <w:spacing w:after="0" w:line="240" w:lineRule="auto"/>
      </w:pPr>
      <w:r>
        <w:separator/>
      </w:r>
    </w:p>
  </w:footnote>
  <w:footnote w:type="continuationSeparator" w:id="0">
    <w:p w:rsidR="00AB7F75" w:rsidRDefault="00AB7F75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5" w:rsidRDefault="00AB7F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35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452"/>
      <w:gridCol w:w="4677"/>
      <w:gridCol w:w="5387"/>
      <w:gridCol w:w="4111"/>
    </w:tblGrid>
    <w:tr w:rsidR="00AB7F75" w:rsidRPr="00EA07B7" w:rsidTr="00EA07B7">
      <w:trPr>
        <w:trHeight w:val="1124"/>
      </w:trPr>
      <w:tc>
        <w:tcPr>
          <w:tcW w:w="1560" w:type="dxa"/>
          <w:vAlign w:val="center"/>
        </w:tcPr>
        <w:p w:rsidR="00AB7F75" w:rsidRPr="00EA07B7" w:rsidRDefault="00AB7F75" w:rsidP="00EA07B7">
          <w:pPr>
            <w:pStyle w:val="Header"/>
            <w:jc w:val="center"/>
          </w:pPr>
          <w:r>
            <w:rPr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6" o:spid="_x0000_s2049" type="#_x0000_t75" style="position:absolute;left:0;text-align:left;margin-left:7.8pt;margin-top:-2.2pt;width:42.6pt;height:42.6pt;z-index:251660288;visibility:visible" o:allowoverlap="f">
                <v:imagedata r:id="rId1" o:title=""/>
              </v:shape>
            </w:pict>
          </w:r>
        </w:p>
      </w:tc>
      <w:tc>
        <w:tcPr>
          <w:tcW w:w="4677" w:type="dxa"/>
          <w:vAlign w:val="center"/>
        </w:tcPr>
        <w:p w:rsidR="00AB7F75" w:rsidRPr="00EA07B7" w:rsidRDefault="00AB7F75" w:rsidP="00D728F6">
          <w:pPr>
            <w:pStyle w:val="Head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ALTINŞEHİR </w:t>
          </w:r>
          <w:r w:rsidRPr="00EA07B7">
            <w:rPr>
              <w:rFonts w:ascii="Tahoma" w:hAnsi="Tahoma" w:cs="Tahoma"/>
            </w:rPr>
            <w:t xml:space="preserve"> İLKOKULU</w:t>
          </w:r>
        </w:p>
        <w:p w:rsidR="00AB7F75" w:rsidRPr="00EA07B7" w:rsidRDefault="00AB7F75" w:rsidP="00D728F6">
          <w:pPr>
            <w:pStyle w:val="Header"/>
            <w:rPr>
              <w:rFonts w:ascii="Tahoma" w:hAnsi="Tahoma" w:cs="Tahoma"/>
            </w:rPr>
          </w:pPr>
          <w:r w:rsidRPr="00EA07B7">
            <w:rPr>
              <w:rFonts w:ascii="Tahoma" w:hAnsi="Tahoma" w:cs="Tahoma"/>
            </w:rPr>
            <w:t>Sınıfı: 3/A</w:t>
          </w:r>
        </w:p>
        <w:p w:rsidR="00AB7F75" w:rsidRPr="00EA07B7" w:rsidRDefault="00AB7F75" w:rsidP="0007478B">
          <w:pPr>
            <w:pStyle w:val="Header"/>
          </w:pPr>
          <w:r w:rsidRPr="00EA07B7">
            <w:rPr>
              <w:rFonts w:ascii="Tahoma" w:hAnsi="Tahoma" w:cs="Tahoma"/>
            </w:rPr>
            <w:t>Öğretmeni: ……………………………….</w:t>
          </w:r>
        </w:p>
      </w:tc>
      <w:tc>
        <w:tcPr>
          <w:tcW w:w="5387" w:type="dxa"/>
          <w:vAlign w:val="center"/>
        </w:tcPr>
        <w:p w:rsidR="00AB7F75" w:rsidRPr="00EA07B7" w:rsidRDefault="00AB7F75" w:rsidP="00EA07B7">
          <w:pPr>
            <w:pStyle w:val="Header"/>
            <w:jc w:val="center"/>
            <w:rPr>
              <w:rFonts w:ascii="Tahoma" w:hAnsi="Tahoma" w:cs="Tahoma"/>
            </w:rPr>
          </w:pPr>
          <w:r w:rsidRPr="00EA07B7">
            <w:rPr>
              <w:rFonts w:ascii="Tahoma" w:hAnsi="Tahoma" w:cs="Tahoma"/>
            </w:rPr>
            <w:t>2025 - 2026 EĞİTİM - ÖĞRETİM YILI</w:t>
          </w:r>
        </w:p>
        <w:p w:rsidR="00AB7F75" w:rsidRPr="00EA07B7" w:rsidRDefault="00AB7F75" w:rsidP="00EA07B7">
          <w:pPr>
            <w:pStyle w:val="Header"/>
            <w:jc w:val="center"/>
            <w:rPr>
              <w:rFonts w:ascii="Tahoma" w:hAnsi="Tahoma" w:cs="Tahoma"/>
            </w:rPr>
          </w:pPr>
          <w:r w:rsidRPr="00EA07B7">
            <w:rPr>
              <w:rFonts w:ascii="Tahoma" w:hAnsi="Tahoma" w:cs="Tahoma"/>
            </w:rPr>
            <w:t>BEDEN EĞİTİMİ VE OYUN DERSİ</w:t>
          </w:r>
        </w:p>
        <w:p w:rsidR="00AB7F75" w:rsidRPr="00EA07B7" w:rsidRDefault="00AB7F75" w:rsidP="00EA07B7">
          <w:pPr>
            <w:spacing w:after="0" w:line="240" w:lineRule="auto"/>
            <w:jc w:val="center"/>
          </w:pPr>
          <w:r w:rsidRPr="00EA07B7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AB7F75" w:rsidRPr="00EA07B7" w:rsidRDefault="00AB7F75" w:rsidP="00EA07B7">
          <w:pPr>
            <w:pStyle w:val="Header"/>
            <w:jc w:val="center"/>
          </w:pPr>
          <w:r w:rsidRPr="00EA07B7">
            <w:t>Ders Kitabı Yayınevi: MEB</w:t>
          </w:r>
        </w:p>
      </w:tc>
    </w:tr>
  </w:tbl>
  <w:p w:rsidR="00AB7F75" w:rsidRDefault="00AB7F75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5" w:rsidRDefault="00AB7F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40B1"/>
    <w:multiLevelType w:val="hybridMultilevel"/>
    <w:tmpl w:val="D652A2E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516"/>
    <w:rsid w:val="0000472A"/>
    <w:rsid w:val="00035DEC"/>
    <w:rsid w:val="00036D6C"/>
    <w:rsid w:val="0004013B"/>
    <w:rsid w:val="0004571E"/>
    <w:rsid w:val="0007478B"/>
    <w:rsid w:val="00083329"/>
    <w:rsid w:val="00093BC7"/>
    <w:rsid w:val="000A3648"/>
    <w:rsid w:val="000B2B86"/>
    <w:rsid w:val="000B6453"/>
    <w:rsid w:val="000C4F1D"/>
    <w:rsid w:val="000C6468"/>
    <w:rsid w:val="000C7F79"/>
    <w:rsid w:val="000D2B3D"/>
    <w:rsid w:val="000D7ED7"/>
    <w:rsid w:val="000E15E7"/>
    <w:rsid w:val="000F4243"/>
    <w:rsid w:val="001064FB"/>
    <w:rsid w:val="00112E6B"/>
    <w:rsid w:val="00127F61"/>
    <w:rsid w:val="001528E2"/>
    <w:rsid w:val="00163C12"/>
    <w:rsid w:val="00176F5A"/>
    <w:rsid w:val="00197F84"/>
    <w:rsid w:val="001A46D7"/>
    <w:rsid w:val="0021315C"/>
    <w:rsid w:val="00221CEB"/>
    <w:rsid w:val="00222D7C"/>
    <w:rsid w:val="0022576D"/>
    <w:rsid w:val="002258C7"/>
    <w:rsid w:val="00232BBA"/>
    <w:rsid w:val="00233A2D"/>
    <w:rsid w:val="00234BF4"/>
    <w:rsid w:val="00260D56"/>
    <w:rsid w:val="00270EC3"/>
    <w:rsid w:val="002822C7"/>
    <w:rsid w:val="00284AB8"/>
    <w:rsid w:val="00291735"/>
    <w:rsid w:val="00295228"/>
    <w:rsid w:val="002A3267"/>
    <w:rsid w:val="002B156B"/>
    <w:rsid w:val="002B163D"/>
    <w:rsid w:val="002B19DE"/>
    <w:rsid w:val="002C1E06"/>
    <w:rsid w:val="002D038E"/>
    <w:rsid w:val="002D49D8"/>
    <w:rsid w:val="00344919"/>
    <w:rsid w:val="0034556E"/>
    <w:rsid w:val="00354E47"/>
    <w:rsid w:val="003559FE"/>
    <w:rsid w:val="0036697D"/>
    <w:rsid w:val="0038116E"/>
    <w:rsid w:val="00381FD8"/>
    <w:rsid w:val="003922AF"/>
    <w:rsid w:val="00394B17"/>
    <w:rsid w:val="003973AD"/>
    <w:rsid w:val="003B2D12"/>
    <w:rsid w:val="003B45B2"/>
    <w:rsid w:val="003B595D"/>
    <w:rsid w:val="003C7DBF"/>
    <w:rsid w:val="003E1C0A"/>
    <w:rsid w:val="00407126"/>
    <w:rsid w:val="00407C0A"/>
    <w:rsid w:val="00407E92"/>
    <w:rsid w:val="00423595"/>
    <w:rsid w:val="00441546"/>
    <w:rsid w:val="0046501B"/>
    <w:rsid w:val="004718DF"/>
    <w:rsid w:val="004D1BCA"/>
    <w:rsid w:val="004F37A5"/>
    <w:rsid w:val="00522C46"/>
    <w:rsid w:val="00523A61"/>
    <w:rsid w:val="00526CFC"/>
    <w:rsid w:val="0052754D"/>
    <w:rsid w:val="005452E2"/>
    <w:rsid w:val="00564CE1"/>
    <w:rsid w:val="005705BB"/>
    <w:rsid w:val="00581062"/>
    <w:rsid w:val="005812B7"/>
    <w:rsid w:val="0058725B"/>
    <w:rsid w:val="005A3273"/>
    <w:rsid w:val="005A399A"/>
    <w:rsid w:val="005B2CB3"/>
    <w:rsid w:val="005B5DB8"/>
    <w:rsid w:val="005C2161"/>
    <w:rsid w:val="005C27B0"/>
    <w:rsid w:val="005E67D7"/>
    <w:rsid w:val="005F75F5"/>
    <w:rsid w:val="00602C0A"/>
    <w:rsid w:val="00607AE5"/>
    <w:rsid w:val="00622F1F"/>
    <w:rsid w:val="006451A1"/>
    <w:rsid w:val="006469CB"/>
    <w:rsid w:val="00656706"/>
    <w:rsid w:val="0067637C"/>
    <w:rsid w:val="006812D8"/>
    <w:rsid w:val="006836FE"/>
    <w:rsid w:val="00687781"/>
    <w:rsid w:val="006A2CCF"/>
    <w:rsid w:val="006A6097"/>
    <w:rsid w:val="006A6809"/>
    <w:rsid w:val="006B6731"/>
    <w:rsid w:val="006B7232"/>
    <w:rsid w:val="006B7323"/>
    <w:rsid w:val="006D0FB1"/>
    <w:rsid w:val="006F28A2"/>
    <w:rsid w:val="007023B4"/>
    <w:rsid w:val="007067DE"/>
    <w:rsid w:val="00712B41"/>
    <w:rsid w:val="007172DA"/>
    <w:rsid w:val="007409D2"/>
    <w:rsid w:val="007672D1"/>
    <w:rsid w:val="007816B8"/>
    <w:rsid w:val="007821C2"/>
    <w:rsid w:val="0079457E"/>
    <w:rsid w:val="00795BAC"/>
    <w:rsid w:val="00796658"/>
    <w:rsid w:val="007A40FE"/>
    <w:rsid w:val="007B3B56"/>
    <w:rsid w:val="007B3B70"/>
    <w:rsid w:val="007E48B7"/>
    <w:rsid w:val="007F6F20"/>
    <w:rsid w:val="008052E1"/>
    <w:rsid w:val="008074DD"/>
    <w:rsid w:val="008267C0"/>
    <w:rsid w:val="008302DA"/>
    <w:rsid w:val="008326D4"/>
    <w:rsid w:val="00840783"/>
    <w:rsid w:val="00852AC8"/>
    <w:rsid w:val="008544FA"/>
    <w:rsid w:val="008622B2"/>
    <w:rsid w:val="00864DCE"/>
    <w:rsid w:val="00864F3A"/>
    <w:rsid w:val="00865D74"/>
    <w:rsid w:val="00883A32"/>
    <w:rsid w:val="008A24C3"/>
    <w:rsid w:val="008B13C1"/>
    <w:rsid w:val="008C2823"/>
    <w:rsid w:val="008C4446"/>
    <w:rsid w:val="008D6516"/>
    <w:rsid w:val="00923DD5"/>
    <w:rsid w:val="009242D1"/>
    <w:rsid w:val="00932D32"/>
    <w:rsid w:val="00943BB5"/>
    <w:rsid w:val="00960D36"/>
    <w:rsid w:val="00962170"/>
    <w:rsid w:val="00981287"/>
    <w:rsid w:val="009C325D"/>
    <w:rsid w:val="009C55E0"/>
    <w:rsid w:val="009D5256"/>
    <w:rsid w:val="009D5B17"/>
    <w:rsid w:val="009E217B"/>
    <w:rsid w:val="009E2E16"/>
    <w:rsid w:val="00A04F5C"/>
    <w:rsid w:val="00A10169"/>
    <w:rsid w:val="00A14534"/>
    <w:rsid w:val="00A15243"/>
    <w:rsid w:val="00A26F2F"/>
    <w:rsid w:val="00A36992"/>
    <w:rsid w:val="00A47C93"/>
    <w:rsid w:val="00A61C7C"/>
    <w:rsid w:val="00A66C46"/>
    <w:rsid w:val="00A71718"/>
    <w:rsid w:val="00A733DC"/>
    <w:rsid w:val="00A800F7"/>
    <w:rsid w:val="00A8018A"/>
    <w:rsid w:val="00A836C7"/>
    <w:rsid w:val="00AA4253"/>
    <w:rsid w:val="00AB6322"/>
    <w:rsid w:val="00AB7F75"/>
    <w:rsid w:val="00AC13F7"/>
    <w:rsid w:val="00AD5397"/>
    <w:rsid w:val="00AD7D12"/>
    <w:rsid w:val="00AE2629"/>
    <w:rsid w:val="00AE3E88"/>
    <w:rsid w:val="00B13CB3"/>
    <w:rsid w:val="00B146EF"/>
    <w:rsid w:val="00B16467"/>
    <w:rsid w:val="00B17AFD"/>
    <w:rsid w:val="00B355D5"/>
    <w:rsid w:val="00B40411"/>
    <w:rsid w:val="00B4220D"/>
    <w:rsid w:val="00B448B0"/>
    <w:rsid w:val="00B460EE"/>
    <w:rsid w:val="00B62399"/>
    <w:rsid w:val="00B64BBB"/>
    <w:rsid w:val="00B70C49"/>
    <w:rsid w:val="00B8003B"/>
    <w:rsid w:val="00BA362E"/>
    <w:rsid w:val="00BB5D89"/>
    <w:rsid w:val="00BB68E3"/>
    <w:rsid w:val="00C00018"/>
    <w:rsid w:val="00C13F51"/>
    <w:rsid w:val="00C20C88"/>
    <w:rsid w:val="00C34425"/>
    <w:rsid w:val="00C471BE"/>
    <w:rsid w:val="00C47799"/>
    <w:rsid w:val="00C8122A"/>
    <w:rsid w:val="00C97E7A"/>
    <w:rsid w:val="00CC1B0A"/>
    <w:rsid w:val="00CD5942"/>
    <w:rsid w:val="00CE04A2"/>
    <w:rsid w:val="00CE54D3"/>
    <w:rsid w:val="00D034F0"/>
    <w:rsid w:val="00D05C7A"/>
    <w:rsid w:val="00D07A3B"/>
    <w:rsid w:val="00D22460"/>
    <w:rsid w:val="00D4183E"/>
    <w:rsid w:val="00D4284D"/>
    <w:rsid w:val="00D72596"/>
    <w:rsid w:val="00D728F6"/>
    <w:rsid w:val="00D74626"/>
    <w:rsid w:val="00D77AE1"/>
    <w:rsid w:val="00D82697"/>
    <w:rsid w:val="00D93DCB"/>
    <w:rsid w:val="00DA715E"/>
    <w:rsid w:val="00DC4794"/>
    <w:rsid w:val="00DD7C30"/>
    <w:rsid w:val="00DE11EF"/>
    <w:rsid w:val="00DF78C2"/>
    <w:rsid w:val="00E10CC2"/>
    <w:rsid w:val="00E17292"/>
    <w:rsid w:val="00E2113A"/>
    <w:rsid w:val="00E25DB2"/>
    <w:rsid w:val="00E46393"/>
    <w:rsid w:val="00E51EAF"/>
    <w:rsid w:val="00E56D85"/>
    <w:rsid w:val="00E71AF8"/>
    <w:rsid w:val="00E905AA"/>
    <w:rsid w:val="00E9174D"/>
    <w:rsid w:val="00EA07B7"/>
    <w:rsid w:val="00EB45D5"/>
    <w:rsid w:val="00ED1744"/>
    <w:rsid w:val="00EE0619"/>
    <w:rsid w:val="00EF2228"/>
    <w:rsid w:val="00EF3F02"/>
    <w:rsid w:val="00EF70FD"/>
    <w:rsid w:val="00F11DDD"/>
    <w:rsid w:val="00F206AB"/>
    <w:rsid w:val="00F27E26"/>
    <w:rsid w:val="00F44024"/>
    <w:rsid w:val="00F46A03"/>
    <w:rsid w:val="00F521CD"/>
    <w:rsid w:val="00F63502"/>
    <w:rsid w:val="00FA1A14"/>
    <w:rsid w:val="00FD437C"/>
    <w:rsid w:val="00FD5727"/>
    <w:rsid w:val="00FD7872"/>
    <w:rsid w:val="00FF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65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D6516"/>
    <w:rPr>
      <w:rFonts w:cs="Times New Roman"/>
    </w:rPr>
  </w:style>
  <w:style w:type="table" w:styleId="TableGrid">
    <w:name w:val="Table Grid"/>
    <w:basedOn w:val="TableNormal"/>
    <w:uiPriority w:val="99"/>
    <w:rsid w:val="008D65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877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17</Pages>
  <Words>3725</Words>
  <Characters>21238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www.mbsunu.com</dc:creator>
  <cp:keywords/>
  <dc:description/>
  <cp:lastModifiedBy>zeynal80@gmail.com</cp:lastModifiedBy>
  <cp:revision>44</cp:revision>
  <dcterms:created xsi:type="dcterms:W3CDTF">2024-08-12T06:12:00Z</dcterms:created>
  <dcterms:modified xsi:type="dcterms:W3CDTF">2025-08-27T06:24:00Z</dcterms:modified>
</cp:coreProperties>
</file>